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375A4B2C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7245BF">
        <w:rPr>
          <w:rFonts w:ascii="Arial" w:hAnsi="Arial" w:cs="Arial"/>
          <w:sz w:val="20"/>
          <w:szCs w:val="20"/>
        </w:rPr>
        <w:t>Urad Vlade Republike Slovenije za oskrbo in integracijo migrantov, Cesta v Gorice 15, 1000 Ljubljana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5DF827CE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i/>
          <w:sz w:val="20"/>
          <w:szCs w:val="20"/>
        </w:rPr>
        <w:t>nobena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8BE51" w14:textId="77777777" w:rsidR="00FE30CB" w:rsidRDefault="00FE30CB">
      <w:r>
        <w:separator/>
      </w:r>
    </w:p>
  </w:endnote>
  <w:endnote w:type="continuationSeparator" w:id="0">
    <w:p w14:paraId="6ACD3790" w14:textId="77777777" w:rsidR="00FE30CB" w:rsidRDefault="00FE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6C0A1" w14:textId="77777777" w:rsidR="00FE30CB" w:rsidRDefault="00FE30CB">
      <w:r>
        <w:separator/>
      </w:r>
    </w:p>
  </w:footnote>
  <w:footnote w:type="continuationSeparator" w:id="0">
    <w:p w14:paraId="08E2F802" w14:textId="77777777" w:rsidR="00FE30CB" w:rsidRDefault="00FE3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20949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4243C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3B5"/>
    <w:rsid w:val="006D6669"/>
    <w:rsid w:val="00716E51"/>
    <w:rsid w:val="007245BF"/>
    <w:rsid w:val="0073513B"/>
    <w:rsid w:val="0074212D"/>
    <w:rsid w:val="00757395"/>
    <w:rsid w:val="007839CB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5579A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14075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E30CB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2</cp:revision>
  <cp:lastPrinted>2013-01-10T11:20:00Z</cp:lastPrinted>
  <dcterms:created xsi:type="dcterms:W3CDTF">2025-01-27T13:23:00Z</dcterms:created>
  <dcterms:modified xsi:type="dcterms:W3CDTF">2025-01-27T13:23:00Z</dcterms:modified>
</cp:coreProperties>
</file>